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C512C" w14:textId="77777777" w:rsidR="005443F2" w:rsidRPr="00272240" w:rsidRDefault="005443F2" w:rsidP="005443F2">
      <w:pPr>
        <w:rPr>
          <w:sz w:val="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443F2" w14:paraId="1F7CB0D2" w14:textId="77777777" w:rsidTr="006B15A7">
        <w:trPr>
          <w:trHeight w:val="642"/>
        </w:trPr>
        <w:tc>
          <w:tcPr>
            <w:tcW w:w="9062" w:type="dxa"/>
            <w:vAlign w:val="center"/>
          </w:tcPr>
          <w:p w14:paraId="0E52F48E" w14:textId="77777777" w:rsidR="005443F2" w:rsidRPr="00454DB2" w:rsidRDefault="005443F2" w:rsidP="006B15A7">
            <w:pPr>
              <w:jc w:val="center"/>
              <w:rPr>
                <w:b/>
                <w:sz w:val="22"/>
                <w:szCs w:val="22"/>
              </w:rPr>
            </w:pPr>
            <w:r w:rsidRPr="00454DB2">
              <w:rPr>
                <w:b/>
                <w:sz w:val="22"/>
                <w:szCs w:val="22"/>
              </w:rPr>
              <w:t xml:space="preserve">Erklärung </w:t>
            </w:r>
            <w:r w:rsidR="00DC47E7">
              <w:rPr>
                <w:b/>
                <w:sz w:val="22"/>
                <w:szCs w:val="22"/>
              </w:rPr>
              <w:t>Arbeitsgemeinschaft</w:t>
            </w:r>
          </w:p>
        </w:tc>
      </w:tr>
    </w:tbl>
    <w:p w14:paraId="0D983BD6" w14:textId="77777777" w:rsidR="005443F2" w:rsidRDefault="005443F2" w:rsidP="005443F2"/>
    <w:p w14:paraId="243C4887" w14:textId="77777777" w:rsidR="00DC47E7" w:rsidRDefault="00DC47E7" w:rsidP="00DC47E7">
      <w:pPr>
        <w:jc w:val="left"/>
      </w:pPr>
      <w:r>
        <w:t xml:space="preserve">Wir, die nachstehend aufgeführten Architekten und/oder Ingenieure beschließen, uns im Falle der </w:t>
      </w:r>
    </w:p>
    <w:p w14:paraId="37B716F8" w14:textId="77777777" w:rsidR="005443F2" w:rsidRDefault="00DC47E7" w:rsidP="00DC47E7">
      <w:pPr>
        <w:jc w:val="left"/>
      </w:pPr>
      <w:r>
        <w:t>Auftragserteilung zu einer Arbeitsgemeinschaft zusammenzuschließen:</w:t>
      </w:r>
    </w:p>
    <w:p w14:paraId="05F8FD37" w14:textId="77777777" w:rsidR="00DC47E7" w:rsidRDefault="00DC47E7" w:rsidP="005443F2"/>
    <w:tbl>
      <w:tblPr>
        <w:tblStyle w:val="Tabellenraster"/>
        <w:tblW w:w="8500" w:type="dxa"/>
        <w:jc w:val="center"/>
        <w:tblLook w:val="04A0" w:firstRow="1" w:lastRow="0" w:firstColumn="1" w:lastColumn="0" w:noHBand="0" w:noVBand="1"/>
      </w:tblPr>
      <w:tblGrid>
        <w:gridCol w:w="2405"/>
        <w:gridCol w:w="6095"/>
      </w:tblGrid>
      <w:tr w:rsidR="00DC47E7" w14:paraId="79C2407E" w14:textId="77777777" w:rsidTr="00DC47E7">
        <w:trPr>
          <w:trHeight w:val="975"/>
          <w:jc w:val="center"/>
        </w:trPr>
        <w:tc>
          <w:tcPr>
            <w:tcW w:w="2405" w:type="dxa"/>
            <w:tcBorders>
              <w:right w:val="single" w:sz="4" w:space="0" w:color="auto"/>
            </w:tcBorders>
            <w:vAlign w:val="center"/>
          </w:tcPr>
          <w:p w14:paraId="3C16E7A5" w14:textId="77777777" w:rsidR="00DC47E7" w:rsidRDefault="00DC47E7" w:rsidP="00F66AC2">
            <w:pPr>
              <w:rPr>
                <w:b/>
              </w:rPr>
            </w:pPr>
            <w:r>
              <w:rPr>
                <w:b/>
              </w:rPr>
              <w:t>federführendes Mitglied</w:t>
            </w:r>
          </w:p>
        </w:tc>
        <w:sdt>
          <w:sdtPr>
            <w:id w:val="1207066530"/>
            <w:placeholder>
              <w:docPart w:val="7614509B694044778E9BE5A047D6E962"/>
            </w:placeholder>
            <w:showingPlcHdr/>
          </w:sdtPr>
          <w:sdtEndPr/>
          <w:sdtContent>
            <w:tc>
              <w:tcPr>
                <w:tcW w:w="6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5C1756A" w14:textId="77777777" w:rsidR="00DC47E7" w:rsidRDefault="00DC47E7" w:rsidP="00F66AC2">
                <w:r w:rsidRPr="00B13491">
                  <w:rPr>
                    <w:color w:val="A6A6A6" w:themeColor="background1" w:themeShade="A6"/>
                    <w:highlight w:val="lightGray"/>
                  </w:rPr>
                  <w:t>…</w:t>
                </w:r>
              </w:p>
            </w:tc>
          </w:sdtContent>
        </w:sdt>
      </w:tr>
      <w:tr w:rsidR="00DC47E7" w14:paraId="3DC61EDB" w14:textId="77777777" w:rsidTr="00DC47E7">
        <w:trPr>
          <w:trHeight w:val="975"/>
          <w:jc w:val="center"/>
        </w:trPr>
        <w:tc>
          <w:tcPr>
            <w:tcW w:w="2405" w:type="dxa"/>
            <w:tcBorders>
              <w:right w:val="single" w:sz="4" w:space="0" w:color="auto"/>
            </w:tcBorders>
            <w:vAlign w:val="center"/>
          </w:tcPr>
          <w:p w14:paraId="2C310B93" w14:textId="77777777" w:rsidR="00DC47E7" w:rsidRDefault="00DC47E7" w:rsidP="00F66AC2">
            <w:pPr>
              <w:rPr>
                <w:b/>
              </w:rPr>
            </w:pPr>
            <w:r>
              <w:rPr>
                <w:b/>
              </w:rPr>
              <w:t>Mitglied 1</w:t>
            </w:r>
          </w:p>
        </w:tc>
        <w:sdt>
          <w:sdtPr>
            <w:id w:val="495622111"/>
            <w:placeholder>
              <w:docPart w:val="2781268A7E4B424383EF52B9259569F9"/>
            </w:placeholder>
            <w:showingPlcHdr/>
          </w:sdtPr>
          <w:sdtEndPr/>
          <w:sdtContent>
            <w:tc>
              <w:tcPr>
                <w:tcW w:w="6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095CC28" w14:textId="77777777" w:rsidR="00DC47E7" w:rsidRDefault="007E089F" w:rsidP="00F66AC2">
                <w:r w:rsidRPr="00B13491">
                  <w:rPr>
                    <w:color w:val="A6A6A6" w:themeColor="background1" w:themeShade="A6"/>
                    <w:highlight w:val="lightGray"/>
                  </w:rPr>
                  <w:t>…</w:t>
                </w:r>
              </w:p>
            </w:tc>
          </w:sdtContent>
        </w:sdt>
      </w:tr>
      <w:tr w:rsidR="00DC47E7" w14:paraId="3AD4B05B" w14:textId="77777777" w:rsidTr="00DC47E7">
        <w:trPr>
          <w:trHeight w:val="975"/>
          <w:jc w:val="center"/>
        </w:trPr>
        <w:tc>
          <w:tcPr>
            <w:tcW w:w="2405" w:type="dxa"/>
            <w:tcBorders>
              <w:right w:val="single" w:sz="4" w:space="0" w:color="auto"/>
            </w:tcBorders>
            <w:vAlign w:val="center"/>
          </w:tcPr>
          <w:p w14:paraId="749A8901" w14:textId="77777777" w:rsidR="00DC47E7" w:rsidRDefault="00DC47E7" w:rsidP="00F66AC2">
            <w:pPr>
              <w:rPr>
                <w:b/>
              </w:rPr>
            </w:pPr>
            <w:r>
              <w:rPr>
                <w:b/>
              </w:rPr>
              <w:t>Mitglied 2</w:t>
            </w:r>
          </w:p>
        </w:tc>
        <w:sdt>
          <w:sdtPr>
            <w:id w:val="532385613"/>
            <w:placeholder>
              <w:docPart w:val="2D8460584FB04DF298A8B2ED6ECA40B5"/>
            </w:placeholder>
            <w:showingPlcHdr/>
          </w:sdtPr>
          <w:sdtEndPr/>
          <w:sdtContent>
            <w:tc>
              <w:tcPr>
                <w:tcW w:w="6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786D635" w14:textId="77777777" w:rsidR="00DC47E7" w:rsidRDefault="00DC47E7" w:rsidP="00F66AC2">
                <w:r w:rsidRPr="00B13491">
                  <w:rPr>
                    <w:color w:val="A6A6A6" w:themeColor="background1" w:themeShade="A6"/>
                    <w:highlight w:val="lightGray"/>
                  </w:rPr>
                  <w:t>…</w:t>
                </w:r>
              </w:p>
            </w:tc>
          </w:sdtContent>
        </w:sdt>
      </w:tr>
    </w:tbl>
    <w:p w14:paraId="0C7E6BA1" w14:textId="77777777" w:rsidR="00DC47E7" w:rsidRDefault="00DC47E7" w:rsidP="005443F2"/>
    <w:p w14:paraId="68F3A76C" w14:textId="77777777" w:rsidR="00DC47E7" w:rsidRDefault="00DC47E7" w:rsidP="005443F2">
      <w:r>
        <w:t>Wir erklären, dass</w:t>
      </w:r>
    </w:p>
    <w:p w14:paraId="666AD351" w14:textId="77777777" w:rsidR="00DC47E7" w:rsidRDefault="00DC47E7" w:rsidP="00DC47E7">
      <w:pPr>
        <w:pStyle w:val="Listenabsatz"/>
        <w:numPr>
          <w:ilvl w:val="0"/>
          <w:numId w:val="4"/>
        </w:numPr>
      </w:pPr>
      <w:r>
        <w:t>das oben angeführte federführende Mitglied die Arbeitsgemeinschaft gegenüber dem Auftraggeber rechtsverbindlich vertritt,</w:t>
      </w:r>
    </w:p>
    <w:p w14:paraId="2B39B8A6" w14:textId="77777777" w:rsidR="00DC47E7" w:rsidRDefault="00DC47E7" w:rsidP="00DC47E7">
      <w:pPr>
        <w:pStyle w:val="Listenabsatz"/>
        <w:numPr>
          <w:ilvl w:val="0"/>
          <w:numId w:val="4"/>
        </w:numPr>
      </w:pPr>
      <w:r>
        <w:t>das federführende Mitglied berechtigt ist, mit uneingeschränkter Wirkung für jedes Mitglied Zahlungen entgegenzunehmen und</w:t>
      </w:r>
    </w:p>
    <w:p w14:paraId="606D7332" w14:textId="77777777" w:rsidR="00DC47E7" w:rsidRDefault="00DC47E7" w:rsidP="00DC47E7">
      <w:pPr>
        <w:pStyle w:val="Listenabsatz"/>
        <w:numPr>
          <w:ilvl w:val="0"/>
          <w:numId w:val="4"/>
        </w:numPr>
      </w:pPr>
      <w:r>
        <w:t xml:space="preserve">alle Mitglieder der Arbeitsgemeinschaft für die Vertragserfüllung gesamtschuldnerisch haften. </w:t>
      </w:r>
    </w:p>
    <w:p w14:paraId="61E93C86" w14:textId="77777777" w:rsidR="00DC47E7" w:rsidRDefault="00DC47E7" w:rsidP="005443F2"/>
    <w:tbl>
      <w:tblPr>
        <w:tblStyle w:val="Tabellenraster"/>
        <w:tblW w:w="9061" w:type="dxa"/>
        <w:tblInd w:w="2" w:type="dxa"/>
        <w:tblLayout w:type="fixed"/>
        <w:tblLook w:val="04A0" w:firstRow="1" w:lastRow="0" w:firstColumn="1" w:lastColumn="0" w:noHBand="0" w:noVBand="1"/>
      </w:tblPr>
      <w:tblGrid>
        <w:gridCol w:w="454"/>
        <w:gridCol w:w="3793"/>
        <w:gridCol w:w="567"/>
        <w:gridCol w:w="3793"/>
        <w:gridCol w:w="454"/>
      </w:tblGrid>
      <w:tr w:rsidR="005443F2" w14:paraId="30DF9A95" w14:textId="77777777" w:rsidTr="005443F2">
        <w:tc>
          <w:tcPr>
            <w:tcW w:w="90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C3C815" w14:textId="77777777" w:rsidR="005443F2" w:rsidRPr="00DC47E7" w:rsidRDefault="00DC47E7" w:rsidP="006B15A7">
            <w:pPr>
              <w:rPr>
                <w:b/>
              </w:rPr>
            </w:pPr>
            <w:r w:rsidRPr="00DC47E7">
              <w:rPr>
                <w:b/>
              </w:rPr>
              <w:t>federführendes Mitglied:</w:t>
            </w:r>
          </w:p>
        </w:tc>
      </w:tr>
      <w:tr w:rsidR="005443F2" w14:paraId="074B7CE7" w14:textId="77777777" w:rsidTr="00DC47E7">
        <w:trPr>
          <w:trHeight w:val="352"/>
        </w:trPr>
        <w:tc>
          <w:tcPr>
            <w:tcW w:w="906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A0E83" w14:textId="77777777" w:rsidR="005443F2" w:rsidRDefault="005443F2" w:rsidP="006B15A7"/>
        </w:tc>
      </w:tr>
      <w:tr w:rsidR="005443F2" w14:paraId="7A3C9C32" w14:textId="77777777" w:rsidTr="005443F2">
        <w:tc>
          <w:tcPr>
            <w:tcW w:w="906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35E11" w14:textId="77777777" w:rsidR="005443F2" w:rsidRDefault="005443F2" w:rsidP="006B15A7"/>
        </w:tc>
      </w:tr>
      <w:tr w:rsidR="005443F2" w14:paraId="228E2CB6" w14:textId="77777777" w:rsidTr="005443F2"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412B45" w14:textId="77777777" w:rsidR="005443F2" w:rsidRDefault="005443F2" w:rsidP="006B15A7"/>
        </w:tc>
        <w:tc>
          <w:tcPr>
            <w:tcW w:w="3793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925A859" w14:textId="77777777" w:rsidR="005443F2" w:rsidRDefault="009B232F" w:rsidP="006B15A7">
            <w:pPr>
              <w:tabs>
                <w:tab w:val="left" w:pos="720"/>
              </w:tabs>
            </w:pPr>
            <w:sdt>
              <w:sdtPr>
                <w:id w:val="-1480149495"/>
                <w:placeholder>
                  <w:docPart w:val="C52B9C3B95924BF1AD6A88D6D6E0AED0"/>
                </w:placeholder>
                <w:showingPlcHdr/>
                <w:text/>
              </w:sdtPr>
              <w:sdtEndPr/>
              <w:sdtContent>
                <w:r w:rsidR="005443F2" w:rsidRPr="00D17162">
                  <w:rPr>
                    <w:color w:val="808080" w:themeColor="background1" w:themeShade="80"/>
                    <w:highlight w:val="lightGray"/>
                  </w:rPr>
                  <w:t>Ort</w:t>
                </w:r>
              </w:sdtContent>
            </w:sdt>
            <w:r w:rsidR="005443F2">
              <w:t xml:space="preserve">, </w:t>
            </w:r>
            <w:sdt>
              <w:sdtPr>
                <w:id w:val="-365760894"/>
                <w:placeholder>
                  <w:docPart w:val="DB87F49B285C4CE49C6B793D18F6524B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5443F2" w:rsidRPr="00D17162">
                  <w:rPr>
                    <w:rStyle w:val="Platzhaltertext"/>
                    <w:color w:val="808080" w:themeColor="background1" w:themeShade="80"/>
                    <w:highlight w:val="lightGray"/>
                  </w:rPr>
                  <w:t>Datum</w:t>
                </w:r>
              </w:sdtContent>
            </w:sdt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B80D3D" w14:textId="77777777" w:rsidR="005443F2" w:rsidRDefault="005443F2" w:rsidP="006B15A7"/>
        </w:tc>
        <w:sdt>
          <w:sdtPr>
            <w:id w:val="842215794"/>
            <w:placeholder>
              <w:docPart w:val="AB555DDCE5A440F4995C3CE1BA9200C0"/>
            </w:placeholder>
            <w:showingPlcHdr/>
          </w:sdtPr>
          <w:sdtEndPr/>
          <w:sdtContent>
            <w:tc>
              <w:tcPr>
                <w:tcW w:w="3793" w:type="dxa"/>
                <w:tcBorders>
                  <w:top w:val="nil"/>
                  <w:left w:val="nil"/>
                  <w:bottom w:val="single" w:sz="2" w:space="0" w:color="auto"/>
                  <w:right w:val="nil"/>
                </w:tcBorders>
              </w:tcPr>
              <w:p w14:paraId="33E0C2C4" w14:textId="77777777" w:rsidR="005443F2" w:rsidRDefault="007E089F" w:rsidP="006B15A7">
                <w:r w:rsidRPr="00B13491">
                  <w:rPr>
                    <w:color w:val="A6A6A6" w:themeColor="background1" w:themeShade="A6"/>
                    <w:highlight w:val="lightGray"/>
                  </w:rPr>
                  <w:t>…</w:t>
                </w:r>
              </w:p>
            </w:tc>
          </w:sdtContent>
        </w:sdt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9C985E" w14:textId="77777777" w:rsidR="005443F2" w:rsidRDefault="005443F2" w:rsidP="006B15A7"/>
        </w:tc>
      </w:tr>
      <w:tr w:rsidR="005443F2" w14:paraId="38BEC9AF" w14:textId="77777777" w:rsidTr="005443F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55FE6F" w14:textId="77777777" w:rsidR="005443F2" w:rsidRDefault="005443F2" w:rsidP="006B15A7"/>
        </w:tc>
        <w:tc>
          <w:tcPr>
            <w:tcW w:w="3793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550ECAA1" w14:textId="77777777" w:rsidR="005443F2" w:rsidRDefault="005443F2" w:rsidP="006B15A7">
            <w:r>
              <w:t>Ort, Datum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06851" w14:textId="77777777" w:rsidR="005443F2" w:rsidRDefault="005443F2" w:rsidP="006B15A7"/>
        </w:tc>
        <w:tc>
          <w:tcPr>
            <w:tcW w:w="3793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602EBF7E" w14:textId="77777777" w:rsidR="005443F2" w:rsidRDefault="00E74342" w:rsidP="006B15A7">
            <w:r>
              <w:t>Name der natürlichen Person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753D54" w14:textId="77777777" w:rsidR="005443F2" w:rsidRDefault="005443F2" w:rsidP="006B15A7"/>
        </w:tc>
      </w:tr>
    </w:tbl>
    <w:p w14:paraId="0A4C1652" w14:textId="77777777" w:rsidR="005443F2" w:rsidRDefault="005443F2" w:rsidP="005443F2"/>
    <w:tbl>
      <w:tblPr>
        <w:tblStyle w:val="Tabellenraster"/>
        <w:tblW w:w="9061" w:type="dxa"/>
        <w:tblInd w:w="2" w:type="dxa"/>
        <w:tblLayout w:type="fixed"/>
        <w:tblLook w:val="04A0" w:firstRow="1" w:lastRow="0" w:firstColumn="1" w:lastColumn="0" w:noHBand="0" w:noVBand="1"/>
      </w:tblPr>
      <w:tblGrid>
        <w:gridCol w:w="454"/>
        <w:gridCol w:w="3793"/>
        <w:gridCol w:w="567"/>
        <w:gridCol w:w="3793"/>
        <w:gridCol w:w="454"/>
      </w:tblGrid>
      <w:tr w:rsidR="00DC47E7" w14:paraId="52FC6529" w14:textId="77777777" w:rsidTr="00F66AC2">
        <w:tc>
          <w:tcPr>
            <w:tcW w:w="90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00EFCE" w14:textId="77777777" w:rsidR="00DC47E7" w:rsidRPr="00DC47E7" w:rsidRDefault="00DC47E7" w:rsidP="00F66AC2">
            <w:pPr>
              <w:rPr>
                <w:b/>
              </w:rPr>
            </w:pPr>
            <w:r>
              <w:rPr>
                <w:b/>
              </w:rPr>
              <w:t>Mitglied 1:</w:t>
            </w:r>
          </w:p>
        </w:tc>
      </w:tr>
      <w:tr w:rsidR="00DC47E7" w14:paraId="1EEF54E8" w14:textId="77777777" w:rsidTr="00F66AC2">
        <w:trPr>
          <w:trHeight w:val="352"/>
        </w:trPr>
        <w:tc>
          <w:tcPr>
            <w:tcW w:w="906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1BFFE" w14:textId="77777777" w:rsidR="00DC47E7" w:rsidRDefault="00DC47E7" w:rsidP="00F66AC2"/>
        </w:tc>
      </w:tr>
      <w:tr w:rsidR="00DC47E7" w14:paraId="31E48646" w14:textId="77777777" w:rsidTr="00F66AC2">
        <w:tc>
          <w:tcPr>
            <w:tcW w:w="906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915C1" w14:textId="77777777" w:rsidR="00DC47E7" w:rsidRDefault="00DC47E7" w:rsidP="00F66AC2"/>
        </w:tc>
      </w:tr>
      <w:tr w:rsidR="00DC47E7" w14:paraId="036FF683" w14:textId="77777777" w:rsidTr="00F66AC2"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FFFA42" w14:textId="77777777" w:rsidR="00DC47E7" w:rsidRDefault="00DC47E7" w:rsidP="00F66AC2"/>
        </w:tc>
        <w:tc>
          <w:tcPr>
            <w:tcW w:w="3793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5306CC0" w14:textId="77777777" w:rsidR="00DC47E7" w:rsidRDefault="009B232F" w:rsidP="00F66AC2">
            <w:pPr>
              <w:tabs>
                <w:tab w:val="left" w:pos="720"/>
              </w:tabs>
            </w:pPr>
            <w:sdt>
              <w:sdtPr>
                <w:id w:val="1903093168"/>
                <w:placeholder>
                  <w:docPart w:val="A5D6EFC180A24CCFAEC5384F5ACAC812"/>
                </w:placeholder>
                <w:showingPlcHdr/>
                <w:text/>
              </w:sdtPr>
              <w:sdtEndPr/>
              <w:sdtContent>
                <w:r w:rsidR="00DC47E7" w:rsidRPr="00D17162">
                  <w:rPr>
                    <w:color w:val="808080" w:themeColor="background1" w:themeShade="80"/>
                    <w:highlight w:val="lightGray"/>
                  </w:rPr>
                  <w:t>Ort</w:t>
                </w:r>
              </w:sdtContent>
            </w:sdt>
            <w:r w:rsidR="00DC47E7">
              <w:t xml:space="preserve">, </w:t>
            </w:r>
            <w:sdt>
              <w:sdtPr>
                <w:id w:val="88972268"/>
                <w:placeholder>
                  <w:docPart w:val="64DC24554FFF44D4B52592A37FB05022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DC47E7" w:rsidRPr="00D17162">
                  <w:rPr>
                    <w:rStyle w:val="Platzhaltertext"/>
                    <w:color w:val="808080" w:themeColor="background1" w:themeShade="80"/>
                    <w:highlight w:val="lightGray"/>
                  </w:rPr>
                  <w:t>Datum</w:t>
                </w:r>
              </w:sdtContent>
            </w:sdt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C8D31F" w14:textId="77777777" w:rsidR="00DC47E7" w:rsidRDefault="00DC47E7" w:rsidP="00F66AC2"/>
        </w:tc>
        <w:sdt>
          <w:sdtPr>
            <w:id w:val="-2112343634"/>
            <w:placeholder>
              <w:docPart w:val="0E657DF049CE4A93A9D29D86CB9312ED"/>
            </w:placeholder>
            <w:showingPlcHdr/>
          </w:sdtPr>
          <w:sdtEndPr/>
          <w:sdtContent>
            <w:tc>
              <w:tcPr>
                <w:tcW w:w="3793" w:type="dxa"/>
                <w:tcBorders>
                  <w:top w:val="nil"/>
                  <w:left w:val="nil"/>
                  <w:bottom w:val="single" w:sz="2" w:space="0" w:color="auto"/>
                  <w:right w:val="nil"/>
                </w:tcBorders>
              </w:tcPr>
              <w:p w14:paraId="4C583024" w14:textId="77777777" w:rsidR="00DC47E7" w:rsidRDefault="007E089F" w:rsidP="00F66AC2">
                <w:r w:rsidRPr="00B13491">
                  <w:rPr>
                    <w:color w:val="A6A6A6" w:themeColor="background1" w:themeShade="A6"/>
                    <w:highlight w:val="lightGray"/>
                  </w:rPr>
                  <w:t>…</w:t>
                </w:r>
              </w:p>
            </w:tc>
          </w:sdtContent>
        </w:sdt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BB3DC" w14:textId="77777777" w:rsidR="00DC47E7" w:rsidRDefault="00DC47E7" w:rsidP="00F66AC2"/>
        </w:tc>
      </w:tr>
      <w:tr w:rsidR="00DC47E7" w14:paraId="48F34117" w14:textId="77777777" w:rsidTr="00F66AC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950AF2B" w14:textId="77777777" w:rsidR="00DC47E7" w:rsidRDefault="00DC47E7" w:rsidP="00F66AC2"/>
        </w:tc>
        <w:tc>
          <w:tcPr>
            <w:tcW w:w="3793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275CEB93" w14:textId="77777777" w:rsidR="00DC47E7" w:rsidRDefault="00DC47E7" w:rsidP="00F66AC2">
            <w:r>
              <w:t>Ort, Datum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6300F" w14:textId="77777777" w:rsidR="00DC47E7" w:rsidRDefault="00DC47E7" w:rsidP="00F66AC2"/>
        </w:tc>
        <w:tc>
          <w:tcPr>
            <w:tcW w:w="3793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82E7820" w14:textId="77777777" w:rsidR="00DC47E7" w:rsidRDefault="00E74342" w:rsidP="00F66AC2">
            <w:r>
              <w:t>Name der natürlichen Person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C36B2C" w14:textId="77777777" w:rsidR="00DC47E7" w:rsidRDefault="00DC47E7" w:rsidP="00F66AC2"/>
        </w:tc>
      </w:tr>
    </w:tbl>
    <w:p w14:paraId="3714DB7C" w14:textId="77777777" w:rsidR="00DC47E7" w:rsidRDefault="00DC47E7" w:rsidP="005443F2"/>
    <w:tbl>
      <w:tblPr>
        <w:tblStyle w:val="Tabellenraster"/>
        <w:tblW w:w="9061" w:type="dxa"/>
        <w:tblInd w:w="2" w:type="dxa"/>
        <w:tblLayout w:type="fixed"/>
        <w:tblLook w:val="04A0" w:firstRow="1" w:lastRow="0" w:firstColumn="1" w:lastColumn="0" w:noHBand="0" w:noVBand="1"/>
      </w:tblPr>
      <w:tblGrid>
        <w:gridCol w:w="454"/>
        <w:gridCol w:w="3793"/>
        <w:gridCol w:w="567"/>
        <w:gridCol w:w="3793"/>
        <w:gridCol w:w="454"/>
      </w:tblGrid>
      <w:tr w:rsidR="00DC47E7" w14:paraId="2761DD24" w14:textId="77777777" w:rsidTr="00F66AC2">
        <w:tc>
          <w:tcPr>
            <w:tcW w:w="90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34EC81" w14:textId="77777777" w:rsidR="00DC47E7" w:rsidRPr="00DC47E7" w:rsidRDefault="00DC47E7" w:rsidP="00F66AC2">
            <w:pPr>
              <w:rPr>
                <w:b/>
              </w:rPr>
            </w:pPr>
            <w:r>
              <w:rPr>
                <w:b/>
              </w:rPr>
              <w:t>Mitglied 2:</w:t>
            </w:r>
          </w:p>
        </w:tc>
      </w:tr>
      <w:tr w:rsidR="00DC47E7" w14:paraId="347FD9FE" w14:textId="77777777" w:rsidTr="00F66AC2">
        <w:trPr>
          <w:trHeight w:val="352"/>
        </w:trPr>
        <w:tc>
          <w:tcPr>
            <w:tcW w:w="906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6D8478" w14:textId="77777777" w:rsidR="00DC47E7" w:rsidRDefault="00DC47E7" w:rsidP="00F66AC2"/>
        </w:tc>
      </w:tr>
      <w:tr w:rsidR="00DC47E7" w14:paraId="0D7B11DE" w14:textId="77777777" w:rsidTr="00F66AC2">
        <w:tc>
          <w:tcPr>
            <w:tcW w:w="906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ABC6B" w14:textId="77777777" w:rsidR="00DC47E7" w:rsidRDefault="00DC47E7" w:rsidP="00F66AC2"/>
        </w:tc>
      </w:tr>
      <w:tr w:rsidR="00DC47E7" w14:paraId="336DE698" w14:textId="77777777" w:rsidTr="00F66AC2"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691F94" w14:textId="77777777" w:rsidR="00DC47E7" w:rsidRDefault="00DC47E7" w:rsidP="00F66AC2"/>
        </w:tc>
        <w:tc>
          <w:tcPr>
            <w:tcW w:w="3793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CED57DD" w14:textId="77777777" w:rsidR="00DC47E7" w:rsidRDefault="009B232F" w:rsidP="00F66AC2">
            <w:pPr>
              <w:tabs>
                <w:tab w:val="left" w:pos="720"/>
              </w:tabs>
            </w:pPr>
            <w:sdt>
              <w:sdtPr>
                <w:id w:val="1277217935"/>
                <w:placeholder>
                  <w:docPart w:val="E0D10077186B4474AEC6B4FB9C0F3CDA"/>
                </w:placeholder>
                <w:showingPlcHdr/>
                <w:text/>
              </w:sdtPr>
              <w:sdtEndPr/>
              <w:sdtContent>
                <w:r w:rsidR="00DC47E7" w:rsidRPr="00D17162">
                  <w:rPr>
                    <w:color w:val="808080" w:themeColor="background1" w:themeShade="80"/>
                    <w:highlight w:val="lightGray"/>
                  </w:rPr>
                  <w:t>Ort</w:t>
                </w:r>
              </w:sdtContent>
            </w:sdt>
            <w:r w:rsidR="00DC47E7">
              <w:t xml:space="preserve">, </w:t>
            </w:r>
            <w:sdt>
              <w:sdtPr>
                <w:id w:val="-510072167"/>
                <w:placeholder>
                  <w:docPart w:val="AAA855138CDA49AC8D16C8B8D6C3823E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DC47E7" w:rsidRPr="00D17162">
                  <w:rPr>
                    <w:rStyle w:val="Platzhaltertext"/>
                    <w:color w:val="808080" w:themeColor="background1" w:themeShade="80"/>
                    <w:highlight w:val="lightGray"/>
                  </w:rPr>
                  <w:t>Datum</w:t>
                </w:r>
              </w:sdtContent>
            </w:sdt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50B716" w14:textId="77777777" w:rsidR="00DC47E7" w:rsidRDefault="00DC47E7" w:rsidP="00F66AC2"/>
        </w:tc>
        <w:sdt>
          <w:sdtPr>
            <w:id w:val="1615481683"/>
            <w:placeholder>
              <w:docPart w:val="22792F85EEC7457F84C4082D6A194098"/>
            </w:placeholder>
            <w:showingPlcHdr/>
          </w:sdtPr>
          <w:sdtEndPr/>
          <w:sdtContent>
            <w:tc>
              <w:tcPr>
                <w:tcW w:w="3793" w:type="dxa"/>
                <w:tcBorders>
                  <w:top w:val="nil"/>
                  <w:left w:val="nil"/>
                  <w:bottom w:val="single" w:sz="2" w:space="0" w:color="auto"/>
                  <w:right w:val="nil"/>
                </w:tcBorders>
              </w:tcPr>
              <w:p w14:paraId="7B8CC64B" w14:textId="77777777" w:rsidR="00DC47E7" w:rsidRDefault="007E089F" w:rsidP="00F66AC2">
                <w:r w:rsidRPr="00B13491">
                  <w:rPr>
                    <w:color w:val="A6A6A6" w:themeColor="background1" w:themeShade="A6"/>
                    <w:highlight w:val="lightGray"/>
                  </w:rPr>
                  <w:t>…</w:t>
                </w:r>
              </w:p>
            </w:tc>
          </w:sdtContent>
        </w:sdt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A01C63" w14:textId="77777777" w:rsidR="00DC47E7" w:rsidRDefault="00DC47E7" w:rsidP="00F66AC2"/>
        </w:tc>
      </w:tr>
      <w:tr w:rsidR="00DC47E7" w14:paraId="09D6F59C" w14:textId="77777777" w:rsidTr="00F66AC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A342CE3" w14:textId="77777777" w:rsidR="00DC47E7" w:rsidRDefault="00DC47E7" w:rsidP="00F66AC2"/>
        </w:tc>
        <w:tc>
          <w:tcPr>
            <w:tcW w:w="3793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5EAAC7DF" w14:textId="77777777" w:rsidR="00DC47E7" w:rsidRDefault="00DC47E7" w:rsidP="00F66AC2">
            <w:r>
              <w:t>Ort, Datum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C293D2" w14:textId="77777777" w:rsidR="00DC47E7" w:rsidRDefault="00DC47E7" w:rsidP="00F66AC2"/>
        </w:tc>
        <w:tc>
          <w:tcPr>
            <w:tcW w:w="3793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3BADC903" w14:textId="77777777" w:rsidR="00DC47E7" w:rsidRDefault="00E74342" w:rsidP="00F66AC2">
            <w:r>
              <w:t>Name der natürlichen Person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055D3F" w14:textId="77777777" w:rsidR="00DC47E7" w:rsidRDefault="00DC47E7" w:rsidP="00F66AC2"/>
        </w:tc>
      </w:tr>
    </w:tbl>
    <w:p w14:paraId="16990C3C" w14:textId="77777777" w:rsidR="005443F2" w:rsidRDefault="005443F2" w:rsidP="00DC47E7"/>
    <w:sectPr w:rsidR="005443F2" w:rsidSect="005443F2">
      <w:headerReference w:type="default" r:id="rId11"/>
      <w:footerReference w:type="default" r:id="rId12"/>
      <w:headerReference w:type="first" r:id="rId13"/>
      <w:type w:val="continuous"/>
      <w:pgSz w:w="11906" w:h="16838" w:code="1"/>
      <w:pgMar w:top="1417" w:right="1417" w:bottom="1134" w:left="141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00756" w14:textId="77777777" w:rsidR="009B232F" w:rsidRDefault="009B232F">
      <w:r>
        <w:separator/>
      </w:r>
    </w:p>
  </w:endnote>
  <w:endnote w:type="continuationSeparator" w:id="0">
    <w:p w14:paraId="0C8383D5" w14:textId="77777777" w:rsidR="009B232F" w:rsidRDefault="009B2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urosti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5238520"/>
      <w:docPartObj>
        <w:docPartGallery w:val="Page Numbers (Top of Page)"/>
        <w:docPartUnique/>
      </w:docPartObj>
    </w:sdtPr>
    <w:sdtEndPr/>
    <w:sdtContent>
      <w:p w14:paraId="0E02E038" w14:textId="77777777" w:rsidR="000B5FE7" w:rsidRDefault="000B5FE7" w:rsidP="000B5FE7">
        <w:pPr>
          <w:pStyle w:val="Fuzeile"/>
          <w:overflowPunct w:val="0"/>
          <w:autoSpaceDE w:val="0"/>
          <w:autoSpaceDN w:val="0"/>
          <w:adjustRightInd w:val="0"/>
          <w:textAlignment w:val="baseline"/>
        </w:pPr>
        <w:r>
          <w:t xml:space="preserve">Beiblatt </w:t>
        </w:r>
        <w:r w:rsidR="00B34AC7">
          <w:t>C</w:t>
        </w:r>
        <w:r>
          <w:t xml:space="preserve"> - Seite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FA1AA4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von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FA1AA4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D34A3" w14:textId="77777777" w:rsidR="009B232F" w:rsidRDefault="009B232F">
      <w:bookmarkStart w:id="0" w:name="_Hlk484615692"/>
      <w:bookmarkEnd w:id="0"/>
      <w:r>
        <w:separator/>
      </w:r>
    </w:p>
  </w:footnote>
  <w:footnote w:type="continuationSeparator" w:id="0">
    <w:p w14:paraId="7E2E0842" w14:textId="77777777" w:rsidR="009B232F" w:rsidRDefault="009B2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9062"/>
    </w:tblGrid>
    <w:tr w:rsidR="005443F2" w14:paraId="49127FFE" w14:textId="77777777" w:rsidTr="006B15A7">
      <w:tc>
        <w:tcPr>
          <w:tcW w:w="9062" w:type="dxa"/>
          <w:shd w:val="clear" w:color="auto" w:fill="F2F2F2" w:themeFill="background1" w:themeFillShade="F2"/>
        </w:tcPr>
        <w:p w14:paraId="7031A9C4" w14:textId="77777777" w:rsidR="005443F2" w:rsidRPr="004217B3" w:rsidRDefault="005443F2" w:rsidP="005443F2">
          <w:pPr>
            <w:pStyle w:val="Kopfzeile"/>
            <w:jc w:val="center"/>
            <w:rPr>
              <w:b/>
              <w:sz w:val="12"/>
              <w:szCs w:val="12"/>
            </w:rPr>
          </w:pPr>
        </w:p>
        <w:p w14:paraId="3C4AA6F6" w14:textId="77777777" w:rsidR="004D3290" w:rsidRPr="004217B3" w:rsidRDefault="004D3290" w:rsidP="004D3290">
          <w:pPr>
            <w:pStyle w:val="Kopfzeile"/>
            <w:jc w:val="center"/>
            <w:rPr>
              <w:b/>
            </w:rPr>
          </w:pPr>
          <w:r w:rsidRPr="004217B3">
            <w:rPr>
              <w:b/>
            </w:rPr>
            <w:t>Bewerbungsboge</w:t>
          </w:r>
          <w:r>
            <w:rPr>
              <w:b/>
            </w:rPr>
            <w:t>n zum Vergabeverfahren gem. § 17</w:t>
          </w:r>
          <w:r w:rsidRPr="004217B3">
            <w:rPr>
              <w:b/>
            </w:rPr>
            <w:t xml:space="preserve"> VgV ff</w:t>
          </w:r>
        </w:p>
        <w:p w14:paraId="16F3EE6E" w14:textId="77777777" w:rsidR="004D3290" w:rsidRPr="009613FE" w:rsidRDefault="004D3290" w:rsidP="004D3290">
          <w:pPr>
            <w:pStyle w:val="Kopfzeile"/>
            <w:jc w:val="center"/>
          </w:pPr>
          <w:r>
            <w:t xml:space="preserve">Planungsleistungen nach § 33 ff HOAI in </w:t>
          </w:r>
          <w:r w:rsidRPr="00046942">
            <w:t>Verbindung mit Anlage 10</w:t>
          </w:r>
          <w:r w:rsidRPr="009613FE">
            <w:t>, Leistungsphasen 1-9</w:t>
          </w:r>
        </w:p>
        <w:p w14:paraId="0050FB77" w14:textId="3B287D13" w:rsidR="005443F2" w:rsidRPr="009613FE" w:rsidRDefault="009613FE" w:rsidP="005443F2">
          <w:pPr>
            <w:pStyle w:val="Kopfzeile"/>
            <w:jc w:val="center"/>
            <w:rPr>
              <w:spacing w:val="0"/>
            </w:rPr>
          </w:pPr>
          <w:r w:rsidRPr="009613FE">
            <w:rPr>
              <w:spacing w:val="0"/>
            </w:rPr>
            <w:t>Generalsanierung des Werner-Gerber-Stadions in Blumberg</w:t>
          </w:r>
        </w:p>
        <w:p w14:paraId="7B3205B9" w14:textId="095AE3D0" w:rsidR="009613FE" w:rsidRPr="004217B3" w:rsidRDefault="009613FE" w:rsidP="005443F2">
          <w:pPr>
            <w:pStyle w:val="Kopfzeile"/>
            <w:jc w:val="center"/>
            <w:rPr>
              <w:sz w:val="12"/>
              <w:szCs w:val="12"/>
            </w:rPr>
          </w:pPr>
        </w:p>
      </w:tc>
    </w:tr>
  </w:tbl>
  <w:p w14:paraId="65C521CA" w14:textId="77777777" w:rsidR="005443F2" w:rsidRPr="005443F2" w:rsidRDefault="005443F2" w:rsidP="005443F2">
    <w:pPr>
      <w:pStyle w:val="Kopfzeile"/>
    </w:pPr>
  </w:p>
  <w:p w14:paraId="56AE3F83" w14:textId="77777777" w:rsidR="005443F2" w:rsidRPr="005443F2" w:rsidRDefault="005443F2" w:rsidP="005443F2">
    <w:pPr>
      <w:pStyle w:val="Kopfzeile"/>
      <w:rPr>
        <w:b/>
        <w:sz w:val="24"/>
        <w:szCs w:val="24"/>
      </w:rPr>
    </w:pPr>
    <w:r w:rsidRPr="005443F2">
      <w:rPr>
        <w:b/>
        <w:sz w:val="24"/>
        <w:szCs w:val="24"/>
      </w:rPr>
      <w:t xml:space="preserve">Beiblatt </w:t>
    </w:r>
    <w:r w:rsidR="00B34AC7">
      <w:rPr>
        <w:b/>
        <w:sz w:val="24"/>
        <w:szCs w:val="24"/>
      </w:rPr>
      <w:t>C</w:t>
    </w:r>
    <w:r w:rsidRPr="005443F2">
      <w:rPr>
        <w:b/>
        <w:sz w:val="24"/>
        <w:szCs w:val="24"/>
      </w:rPr>
      <w:t>)</w:t>
    </w:r>
  </w:p>
  <w:p w14:paraId="75C76B77" w14:textId="77777777" w:rsidR="005443F2" w:rsidRDefault="005443F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9062"/>
    </w:tblGrid>
    <w:tr w:rsidR="005443F2" w14:paraId="4A3C7B43" w14:textId="77777777" w:rsidTr="006B15A7">
      <w:tc>
        <w:tcPr>
          <w:tcW w:w="9062" w:type="dxa"/>
          <w:shd w:val="clear" w:color="auto" w:fill="F2F2F2" w:themeFill="background1" w:themeFillShade="F2"/>
        </w:tcPr>
        <w:p w14:paraId="552BEA94" w14:textId="77777777" w:rsidR="005443F2" w:rsidRPr="004217B3" w:rsidRDefault="005443F2" w:rsidP="005443F2">
          <w:pPr>
            <w:pStyle w:val="Kopfzeile"/>
            <w:jc w:val="center"/>
            <w:rPr>
              <w:b/>
              <w:sz w:val="12"/>
              <w:szCs w:val="12"/>
            </w:rPr>
          </w:pPr>
        </w:p>
        <w:p w14:paraId="10D30C75" w14:textId="77777777" w:rsidR="005443F2" w:rsidRPr="004217B3" w:rsidRDefault="005443F2" w:rsidP="005443F2">
          <w:pPr>
            <w:pStyle w:val="Kopfzeile"/>
            <w:jc w:val="center"/>
            <w:rPr>
              <w:b/>
            </w:rPr>
          </w:pPr>
          <w:r w:rsidRPr="004217B3">
            <w:rPr>
              <w:b/>
            </w:rPr>
            <w:t>Bewerbungsbogen zum Vergabeverfahren gem. § 74 VgV ff</w:t>
          </w:r>
        </w:p>
        <w:p w14:paraId="0B918C12" w14:textId="77777777" w:rsidR="005443F2" w:rsidRDefault="005443F2" w:rsidP="005443F2">
          <w:pPr>
            <w:pStyle w:val="Kopfzeile"/>
            <w:jc w:val="center"/>
          </w:pPr>
          <w:r>
            <w:t xml:space="preserve">Planungsleistungen nach § 34 HOAI, </w:t>
          </w:r>
          <w:r w:rsidRPr="004217B3">
            <w:rPr>
              <w:color w:val="FF0000"/>
            </w:rPr>
            <w:t>Leistungsphasen 1-9</w:t>
          </w:r>
        </w:p>
        <w:p w14:paraId="69B73E6B" w14:textId="77777777" w:rsidR="005443F2" w:rsidRDefault="005443F2" w:rsidP="005443F2">
          <w:pPr>
            <w:pStyle w:val="Kopfzeile"/>
            <w:jc w:val="center"/>
            <w:rPr>
              <w:color w:val="FF0000"/>
            </w:rPr>
          </w:pPr>
          <w:r w:rsidRPr="004217B3">
            <w:rPr>
              <w:color w:val="FF0000"/>
            </w:rPr>
            <w:t>Projektbezeichnung</w:t>
          </w:r>
        </w:p>
        <w:p w14:paraId="35E26B55" w14:textId="77777777" w:rsidR="005443F2" w:rsidRPr="004217B3" w:rsidRDefault="005443F2" w:rsidP="005443F2">
          <w:pPr>
            <w:pStyle w:val="Kopfzeile"/>
            <w:jc w:val="center"/>
            <w:rPr>
              <w:sz w:val="12"/>
              <w:szCs w:val="12"/>
            </w:rPr>
          </w:pPr>
        </w:p>
      </w:tc>
    </w:tr>
  </w:tbl>
  <w:p w14:paraId="0D519BF3" w14:textId="77777777" w:rsidR="005443F2" w:rsidRPr="005443F2" w:rsidRDefault="005443F2" w:rsidP="005443F2">
    <w:pPr>
      <w:pStyle w:val="Kopfzeile"/>
      <w:rPr>
        <w:sz w:val="24"/>
        <w:szCs w:val="24"/>
      </w:rPr>
    </w:pPr>
  </w:p>
  <w:p w14:paraId="0ED86E41" w14:textId="77777777" w:rsidR="005443F2" w:rsidRPr="005443F2" w:rsidRDefault="005443F2" w:rsidP="005443F2">
    <w:pPr>
      <w:pStyle w:val="Kopfzeile"/>
      <w:rPr>
        <w:b/>
        <w:sz w:val="24"/>
        <w:szCs w:val="24"/>
      </w:rPr>
    </w:pPr>
    <w:r w:rsidRPr="005443F2">
      <w:rPr>
        <w:b/>
        <w:sz w:val="24"/>
        <w:szCs w:val="24"/>
      </w:rPr>
      <w:t>Beiblatt A)</w:t>
    </w:r>
  </w:p>
  <w:p w14:paraId="200A7733" w14:textId="77777777" w:rsidR="005443F2" w:rsidRDefault="005443F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953EA"/>
    <w:multiLevelType w:val="hybridMultilevel"/>
    <w:tmpl w:val="FCE8DD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276F44"/>
    <w:multiLevelType w:val="hybridMultilevel"/>
    <w:tmpl w:val="CADAC5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4B0EB6"/>
    <w:multiLevelType w:val="hybridMultilevel"/>
    <w:tmpl w:val="CADAC5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B62A1"/>
    <w:multiLevelType w:val="hybridMultilevel"/>
    <w:tmpl w:val="FB907C48"/>
    <w:lvl w:ilvl="0" w:tplc="7FDEE9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63423021">
    <w:abstractNumId w:val="2"/>
  </w:num>
  <w:num w:numId="2" w16cid:durableId="2111193386">
    <w:abstractNumId w:val="1"/>
  </w:num>
  <w:num w:numId="3" w16cid:durableId="2115321710">
    <w:abstractNumId w:val="3"/>
  </w:num>
  <w:num w:numId="4" w16cid:durableId="2146895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QUmU9QOcLzKuBrU7foDMMLiI18muXdQGcvv0DDQHZEc+7y+2SVanhVxNpWFEGQ6PACXKnP2LLX5a16GCeGlVQ==" w:salt="B1lQxkMiJroBA14HnLhO1Q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3FE"/>
    <w:rsid w:val="00027E40"/>
    <w:rsid w:val="00051498"/>
    <w:rsid w:val="00053F4D"/>
    <w:rsid w:val="00061DD0"/>
    <w:rsid w:val="00065F5B"/>
    <w:rsid w:val="0007355F"/>
    <w:rsid w:val="00074B75"/>
    <w:rsid w:val="00081FCC"/>
    <w:rsid w:val="00094D92"/>
    <w:rsid w:val="000A7599"/>
    <w:rsid w:val="000B5FE7"/>
    <w:rsid w:val="000C24A2"/>
    <w:rsid w:val="000E7840"/>
    <w:rsid w:val="000F2E86"/>
    <w:rsid w:val="000F6E65"/>
    <w:rsid w:val="00106932"/>
    <w:rsid w:val="0010758F"/>
    <w:rsid w:val="001249FB"/>
    <w:rsid w:val="00126DB6"/>
    <w:rsid w:val="00146142"/>
    <w:rsid w:val="00152213"/>
    <w:rsid w:val="00163FE3"/>
    <w:rsid w:val="00174E9A"/>
    <w:rsid w:val="00177536"/>
    <w:rsid w:val="00185040"/>
    <w:rsid w:val="001C1B49"/>
    <w:rsid w:val="001D3FD0"/>
    <w:rsid w:val="001D6316"/>
    <w:rsid w:val="001E17C0"/>
    <w:rsid w:val="001E3D2C"/>
    <w:rsid w:val="00212661"/>
    <w:rsid w:val="00221065"/>
    <w:rsid w:val="00224273"/>
    <w:rsid w:val="00234D6E"/>
    <w:rsid w:val="00240A22"/>
    <w:rsid w:val="00240AF1"/>
    <w:rsid w:val="00246767"/>
    <w:rsid w:val="00277F25"/>
    <w:rsid w:val="002862D4"/>
    <w:rsid w:val="00295514"/>
    <w:rsid w:val="002A0A63"/>
    <w:rsid w:val="002A263C"/>
    <w:rsid w:val="002A6482"/>
    <w:rsid w:val="002D55EE"/>
    <w:rsid w:val="002F317C"/>
    <w:rsid w:val="002F7C78"/>
    <w:rsid w:val="003025BA"/>
    <w:rsid w:val="00317D19"/>
    <w:rsid w:val="00345E4A"/>
    <w:rsid w:val="003545C2"/>
    <w:rsid w:val="00360BA3"/>
    <w:rsid w:val="0036581E"/>
    <w:rsid w:val="003947E1"/>
    <w:rsid w:val="0039533A"/>
    <w:rsid w:val="003A1CD4"/>
    <w:rsid w:val="003A2C15"/>
    <w:rsid w:val="003A42EA"/>
    <w:rsid w:val="003B3A46"/>
    <w:rsid w:val="003C424F"/>
    <w:rsid w:val="003E0771"/>
    <w:rsid w:val="003F01C7"/>
    <w:rsid w:val="004141A6"/>
    <w:rsid w:val="00421E38"/>
    <w:rsid w:val="00444F63"/>
    <w:rsid w:val="0046556E"/>
    <w:rsid w:val="004B180E"/>
    <w:rsid w:val="004C7907"/>
    <w:rsid w:val="004D3290"/>
    <w:rsid w:val="004F2834"/>
    <w:rsid w:val="004F5DBB"/>
    <w:rsid w:val="005149AB"/>
    <w:rsid w:val="0053425A"/>
    <w:rsid w:val="005443F2"/>
    <w:rsid w:val="00546BA2"/>
    <w:rsid w:val="00550370"/>
    <w:rsid w:val="00560BAA"/>
    <w:rsid w:val="00570823"/>
    <w:rsid w:val="005931EB"/>
    <w:rsid w:val="005D0F6C"/>
    <w:rsid w:val="005E0F33"/>
    <w:rsid w:val="005E5D84"/>
    <w:rsid w:val="00606510"/>
    <w:rsid w:val="006120BB"/>
    <w:rsid w:val="00614FB3"/>
    <w:rsid w:val="00624106"/>
    <w:rsid w:val="0064055C"/>
    <w:rsid w:val="006611DA"/>
    <w:rsid w:val="00666209"/>
    <w:rsid w:val="006B73DE"/>
    <w:rsid w:val="006C1158"/>
    <w:rsid w:val="006C1240"/>
    <w:rsid w:val="006C7CB7"/>
    <w:rsid w:val="006E0BA6"/>
    <w:rsid w:val="006F5CBE"/>
    <w:rsid w:val="00726089"/>
    <w:rsid w:val="0073676F"/>
    <w:rsid w:val="007775F3"/>
    <w:rsid w:val="007E089F"/>
    <w:rsid w:val="007E0BFE"/>
    <w:rsid w:val="007E3754"/>
    <w:rsid w:val="007E4BDE"/>
    <w:rsid w:val="007E5D29"/>
    <w:rsid w:val="00803954"/>
    <w:rsid w:val="008052D7"/>
    <w:rsid w:val="008142EA"/>
    <w:rsid w:val="00862FFB"/>
    <w:rsid w:val="0087769C"/>
    <w:rsid w:val="00883CEA"/>
    <w:rsid w:val="008C0B14"/>
    <w:rsid w:val="008D0A22"/>
    <w:rsid w:val="008D1D5D"/>
    <w:rsid w:val="008F18B2"/>
    <w:rsid w:val="00904B36"/>
    <w:rsid w:val="00921CC1"/>
    <w:rsid w:val="009220C5"/>
    <w:rsid w:val="00951C8F"/>
    <w:rsid w:val="009613FE"/>
    <w:rsid w:val="00971FB2"/>
    <w:rsid w:val="009751E1"/>
    <w:rsid w:val="009B232F"/>
    <w:rsid w:val="009E5C61"/>
    <w:rsid w:val="00A15551"/>
    <w:rsid w:val="00A22208"/>
    <w:rsid w:val="00A33929"/>
    <w:rsid w:val="00A34195"/>
    <w:rsid w:val="00A35FB1"/>
    <w:rsid w:val="00A61914"/>
    <w:rsid w:val="00A649C0"/>
    <w:rsid w:val="00A86580"/>
    <w:rsid w:val="00A87285"/>
    <w:rsid w:val="00AA2B91"/>
    <w:rsid w:val="00AB40AE"/>
    <w:rsid w:val="00AD1CFD"/>
    <w:rsid w:val="00AD1E4F"/>
    <w:rsid w:val="00AF048E"/>
    <w:rsid w:val="00AF1F9F"/>
    <w:rsid w:val="00AF522A"/>
    <w:rsid w:val="00B06004"/>
    <w:rsid w:val="00B1559C"/>
    <w:rsid w:val="00B20DFF"/>
    <w:rsid w:val="00B34AC7"/>
    <w:rsid w:val="00B51892"/>
    <w:rsid w:val="00B5367E"/>
    <w:rsid w:val="00B616FC"/>
    <w:rsid w:val="00B85675"/>
    <w:rsid w:val="00BB0881"/>
    <w:rsid w:val="00BC202B"/>
    <w:rsid w:val="00BC3AAF"/>
    <w:rsid w:val="00BC3CF7"/>
    <w:rsid w:val="00BD5037"/>
    <w:rsid w:val="00C17226"/>
    <w:rsid w:val="00C4620A"/>
    <w:rsid w:val="00C63280"/>
    <w:rsid w:val="00C9553A"/>
    <w:rsid w:val="00CB2EF9"/>
    <w:rsid w:val="00CD3BEC"/>
    <w:rsid w:val="00D04D12"/>
    <w:rsid w:val="00D06770"/>
    <w:rsid w:val="00D252D4"/>
    <w:rsid w:val="00D47130"/>
    <w:rsid w:val="00D60430"/>
    <w:rsid w:val="00D81852"/>
    <w:rsid w:val="00D91B2B"/>
    <w:rsid w:val="00DC47E7"/>
    <w:rsid w:val="00DD18E7"/>
    <w:rsid w:val="00E57A09"/>
    <w:rsid w:val="00E65512"/>
    <w:rsid w:val="00E74342"/>
    <w:rsid w:val="00EC498A"/>
    <w:rsid w:val="00EE4518"/>
    <w:rsid w:val="00EF33AD"/>
    <w:rsid w:val="00EF66F0"/>
    <w:rsid w:val="00F05E9B"/>
    <w:rsid w:val="00F31BE3"/>
    <w:rsid w:val="00F3250D"/>
    <w:rsid w:val="00F4188B"/>
    <w:rsid w:val="00F526A8"/>
    <w:rsid w:val="00F6033A"/>
    <w:rsid w:val="00F731FA"/>
    <w:rsid w:val="00F77850"/>
    <w:rsid w:val="00FA1AA4"/>
    <w:rsid w:val="00FA2455"/>
    <w:rsid w:val="00FA527F"/>
    <w:rsid w:val="00FB0DC4"/>
    <w:rsid w:val="00FB26A8"/>
    <w:rsid w:val="00FB4586"/>
    <w:rsid w:val="00FF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199D0"/>
  <w15:docId w15:val="{2DBAC2D5-FCF6-4C93-B28F-B8FFBB906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5FB1"/>
    <w:pPr>
      <w:jc w:val="both"/>
    </w:pPr>
    <w:rPr>
      <w:spacing w:val="-5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nrede">
    <w:name w:val="Salutation"/>
    <w:basedOn w:val="Standard"/>
    <w:next w:val="Standard"/>
    <w:rsid w:val="00A35FB1"/>
    <w:pPr>
      <w:spacing w:before="220" w:after="220" w:line="220" w:lineRule="atLeast"/>
    </w:pPr>
  </w:style>
  <w:style w:type="paragraph" w:styleId="Textkrper">
    <w:name w:val="Body Text"/>
    <w:basedOn w:val="Standard"/>
    <w:rsid w:val="00A35FB1"/>
    <w:pPr>
      <w:spacing w:after="220" w:line="220" w:lineRule="atLeast"/>
    </w:pPr>
  </w:style>
  <w:style w:type="paragraph" w:styleId="Gruformel">
    <w:name w:val="Closing"/>
    <w:basedOn w:val="Standard"/>
    <w:next w:val="Unterschrift"/>
    <w:rsid w:val="00A35FB1"/>
    <w:pPr>
      <w:keepNext/>
      <w:spacing w:after="220" w:line="220" w:lineRule="atLeast"/>
    </w:pPr>
  </w:style>
  <w:style w:type="paragraph" w:styleId="Unterschrift">
    <w:name w:val="Signature"/>
    <w:basedOn w:val="Standard"/>
    <w:next w:val="FirmenunterschriftAbteilung"/>
    <w:rsid w:val="00A35FB1"/>
    <w:pPr>
      <w:keepNext/>
      <w:spacing w:before="720" w:line="220" w:lineRule="atLeast"/>
    </w:pPr>
  </w:style>
  <w:style w:type="paragraph" w:customStyle="1" w:styleId="Firmenname">
    <w:name w:val="Firmenname"/>
    <w:basedOn w:val="Standard"/>
    <w:rsid w:val="00A35FB1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</w:rPr>
  </w:style>
  <w:style w:type="paragraph" w:styleId="Datum">
    <w:name w:val="Date"/>
    <w:basedOn w:val="Standard"/>
    <w:next w:val="Standard"/>
    <w:rsid w:val="00A35FB1"/>
    <w:pPr>
      <w:spacing w:after="220" w:line="220" w:lineRule="atLeast"/>
    </w:pPr>
  </w:style>
  <w:style w:type="paragraph" w:customStyle="1" w:styleId="Briefkopf">
    <w:name w:val="Briefkopf"/>
    <w:basedOn w:val="Kopfzeile"/>
    <w:rsid w:val="00A35FB1"/>
    <w:pPr>
      <w:framePr w:h="5914" w:hRule="exact" w:hSpace="142" w:vSpace="142" w:wrap="notBeside" w:vAnchor="page" w:hAnchor="margin" w:y="1"/>
    </w:pPr>
    <w:rPr>
      <w:rFonts w:ascii="Garamond" w:hAnsi="Garamond"/>
      <w:spacing w:val="0"/>
      <w:kern w:val="18"/>
    </w:rPr>
  </w:style>
  <w:style w:type="paragraph" w:customStyle="1" w:styleId="Absender">
    <w:name w:val="Absender"/>
    <w:basedOn w:val="Standard"/>
    <w:rsid w:val="00A35FB1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sz w:val="14"/>
    </w:rPr>
  </w:style>
  <w:style w:type="paragraph" w:customStyle="1" w:styleId="FirmenunterschriftAbteilung">
    <w:name w:val="Firmenunterschrift Abteilung"/>
    <w:basedOn w:val="Unterschrift"/>
    <w:next w:val="Standard"/>
    <w:rsid w:val="00A35FB1"/>
    <w:pPr>
      <w:spacing w:before="0"/>
    </w:pPr>
  </w:style>
  <w:style w:type="paragraph" w:styleId="Kopfzeile">
    <w:name w:val="header"/>
    <w:basedOn w:val="Standard"/>
    <w:link w:val="KopfzeileZchn"/>
    <w:rsid w:val="00A35FB1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A35FB1"/>
    <w:pPr>
      <w:tabs>
        <w:tab w:val="center" w:pos="4536"/>
        <w:tab w:val="right" w:pos="9072"/>
      </w:tabs>
    </w:pPr>
  </w:style>
  <w:style w:type="paragraph" w:customStyle="1" w:styleId="Bezugszeichenzeile">
    <w:name w:val="Bezugszeichenzeile"/>
    <w:basedOn w:val="Standard"/>
    <w:next w:val="Bezugszeichentext"/>
    <w:rsid w:val="00A35FB1"/>
    <w:pPr>
      <w:framePr w:w="9639" w:hSpace="142" w:vSpace="142" w:wrap="notBeside" w:vAnchor="page" w:hAnchor="text" w:y="5524"/>
      <w:tabs>
        <w:tab w:val="left" w:pos="2835"/>
        <w:tab w:val="left" w:pos="5783"/>
        <w:tab w:val="left" w:pos="8080"/>
      </w:tabs>
    </w:pPr>
    <w:rPr>
      <w:sz w:val="16"/>
    </w:rPr>
  </w:style>
  <w:style w:type="paragraph" w:customStyle="1" w:styleId="Bezugszeichentext">
    <w:name w:val="Bezugszeichentext"/>
    <w:basedOn w:val="Bezugszeichenzeile"/>
    <w:next w:val="Betreffzeile"/>
    <w:rsid w:val="00A35FB1"/>
    <w:pPr>
      <w:framePr w:wrap="notBeside"/>
      <w:ind w:right="-964"/>
    </w:pPr>
    <w:rPr>
      <w:sz w:val="20"/>
    </w:rPr>
  </w:style>
  <w:style w:type="paragraph" w:customStyle="1" w:styleId="Betreffzeile">
    <w:name w:val="Betreffzeile"/>
    <w:basedOn w:val="Standard"/>
    <w:next w:val="Anrede"/>
    <w:rsid w:val="00A35FB1"/>
    <w:pPr>
      <w:framePr w:wrap="notBeside" w:vAnchor="page" w:hAnchor="text" w:y="6482"/>
    </w:pPr>
    <w:rPr>
      <w:b/>
    </w:rPr>
  </w:style>
  <w:style w:type="paragraph" w:customStyle="1" w:styleId="AbsenderimKuvertfenster">
    <w:name w:val="Absender im Kuvertfenster"/>
    <w:basedOn w:val="Standard"/>
    <w:next w:val="Standard"/>
    <w:rsid w:val="00A35FB1"/>
    <w:pPr>
      <w:framePr w:wrap="notBeside" w:vAnchor="page" w:hAnchor="text" w:y="2881"/>
      <w:jc w:val="left"/>
    </w:pPr>
    <w:rPr>
      <w:spacing w:val="0"/>
      <w:sz w:val="16"/>
      <w:u w:val="single"/>
    </w:rPr>
  </w:style>
  <w:style w:type="paragraph" w:customStyle="1" w:styleId="Versandanweisungen">
    <w:name w:val="Versandanweisungen"/>
    <w:basedOn w:val="Standard"/>
    <w:next w:val="Standard"/>
    <w:rsid w:val="00A35FB1"/>
    <w:pPr>
      <w:framePr w:wrap="notBeside" w:vAnchor="page" w:hAnchor="text" w:y="2881"/>
      <w:jc w:val="left"/>
    </w:pPr>
    <w:rPr>
      <w:spacing w:val="0"/>
    </w:rPr>
  </w:style>
  <w:style w:type="character" w:customStyle="1" w:styleId="FormatvorlagePodolsky">
    <w:name w:val="Formatvorlage Podolsky"/>
    <w:rsid w:val="00AD1CFD"/>
    <w:rPr>
      <w:rFonts w:ascii="EurostileT" w:hAnsi="EurostileT"/>
      <w:sz w:val="22"/>
    </w:rPr>
  </w:style>
  <w:style w:type="paragraph" w:customStyle="1" w:styleId="Firmenunterschrift">
    <w:name w:val="Firmenunterschrift"/>
    <w:basedOn w:val="FirmenunterschriftAbteilung"/>
    <w:rsid w:val="00A35FB1"/>
  </w:style>
  <w:style w:type="paragraph" w:customStyle="1" w:styleId="Briefkopfadresse">
    <w:name w:val="Briefkopfadresse"/>
    <w:basedOn w:val="Standard"/>
    <w:rsid w:val="00A35FB1"/>
    <w:pPr>
      <w:framePr w:wrap="notBeside" w:vAnchor="page" w:hAnchor="text" w:y="3369"/>
      <w:spacing w:line="220" w:lineRule="atLeast"/>
    </w:pPr>
  </w:style>
  <w:style w:type="paragraph" w:customStyle="1" w:styleId="CcListe">
    <w:name w:val="Cc Liste"/>
    <w:basedOn w:val="Standard"/>
    <w:rsid w:val="00A35FB1"/>
    <w:pPr>
      <w:tabs>
        <w:tab w:val="left" w:pos="1134"/>
      </w:tabs>
    </w:pPr>
  </w:style>
  <w:style w:type="paragraph" w:styleId="Makrotext">
    <w:name w:val="macro"/>
    <w:semiHidden/>
    <w:rsid w:val="00A35FB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 w:cs="Courier New"/>
      <w:spacing w:val="-5"/>
    </w:rPr>
  </w:style>
  <w:style w:type="paragraph" w:styleId="Sprechblasentext">
    <w:name w:val="Balloon Text"/>
    <w:basedOn w:val="Standard"/>
    <w:link w:val="SprechblasentextZchn"/>
    <w:rsid w:val="00D6043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D60430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560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rsid w:val="00560BAA"/>
    <w:rPr>
      <w:color w:val="0000FF" w:themeColor="hyperlink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8142EA"/>
    <w:rPr>
      <w:spacing w:val="-5"/>
    </w:rPr>
  </w:style>
  <w:style w:type="character" w:customStyle="1" w:styleId="KopfzeileZchn">
    <w:name w:val="Kopfzeile Zchn"/>
    <w:basedOn w:val="Absatz-Standardschriftart"/>
    <w:link w:val="Kopfzeile"/>
    <w:rsid w:val="005443F2"/>
    <w:rPr>
      <w:spacing w:val="-5"/>
    </w:rPr>
  </w:style>
  <w:style w:type="paragraph" w:styleId="Listenabsatz">
    <w:name w:val="List Paragraph"/>
    <w:basedOn w:val="Standard"/>
    <w:uiPriority w:val="34"/>
    <w:qFormat/>
    <w:rsid w:val="005443F2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styleId="Platzhaltertext">
    <w:name w:val="Placeholder Text"/>
    <w:basedOn w:val="Absatz-Standardschriftart"/>
    <w:uiPriority w:val="99"/>
    <w:semiHidden/>
    <w:rsid w:val="005443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5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chgruber\bpm-gmbh.de\BPM%20GmbH%20-%20Dokumente\30%20Sekretariat\VgV%20Vorlagen\VgV%20Arch\10%20Ver&#246;ffentlichung\Teilnahmeunterlagen\Beiblatt%20C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14509B694044778E9BE5A047D6E9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3ABE08-D8E9-4871-99E9-B8D340FD048D}"/>
      </w:docPartPr>
      <w:docPartBody>
        <w:p w:rsidR="005C1198" w:rsidRDefault="005C1198">
          <w:pPr>
            <w:pStyle w:val="7614509B694044778E9BE5A047D6E962"/>
          </w:pPr>
          <w:r w:rsidRPr="00B13491">
            <w:rPr>
              <w:rFonts w:cs="Arial"/>
              <w:color w:val="A6A6A6" w:themeColor="background1" w:themeShade="A6"/>
              <w:highlight w:val="lightGray"/>
            </w:rPr>
            <w:t>…</w:t>
          </w:r>
        </w:p>
      </w:docPartBody>
    </w:docPart>
    <w:docPart>
      <w:docPartPr>
        <w:name w:val="2781268A7E4B424383EF52B9259569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1C9369-BDDF-49B8-8248-FD9C419CC868}"/>
      </w:docPartPr>
      <w:docPartBody>
        <w:p w:rsidR="005C1198" w:rsidRDefault="005C1198">
          <w:pPr>
            <w:pStyle w:val="2781268A7E4B424383EF52B9259569F9"/>
          </w:pPr>
          <w:r w:rsidRPr="00B13491">
            <w:rPr>
              <w:rFonts w:cs="Arial"/>
              <w:color w:val="A6A6A6" w:themeColor="background1" w:themeShade="A6"/>
              <w:highlight w:val="lightGray"/>
            </w:rPr>
            <w:t>…</w:t>
          </w:r>
        </w:p>
      </w:docPartBody>
    </w:docPart>
    <w:docPart>
      <w:docPartPr>
        <w:name w:val="2D8460584FB04DF298A8B2ED6ECA40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B689FE-1648-44C8-8EAA-FCE9BEA0823C}"/>
      </w:docPartPr>
      <w:docPartBody>
        <w:p w:rsidR="005C1198" w:rsidRDefault="005C1198">
          <w:pPr>
            <w:pStyle w:val="2D8460584FB04DF298A8B2ED6ECA40B5"/>
          </w:pPr>
          <w:r w:rsidRPr="00B13491">
            <w:rPr>
              <w:rFonts w:cs="Arial"/>
              <w:color w:val="A6A6A6" w:themeColor="background1" w:themeShade="A6"/>
              <w:highlight w:val="lightGray"/>
            </w:rPr>
            <w:t>…</w:t>
          </w:r>
        </w:p>
      </w:docPartBody>
    </w:docPart>
    <w:docPart>
      <w:docPartPr>
        <w:name w:val="C52B9C3B95924BF1AD6A88D6D6E0AE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5EF25-92FB-4CAE-AD15-F51E1A6C7D67}"/>
      </w:docPartPr>
      <w:docPartBody>
        <w:p w:rsidR="005C1198" w:rsidRDefault="005C1198">
          <w:pPr>
            <w:pStyle w:val="C52B9C3B95924BF1AD6A88D6D6E0AED0"/>
          </w:pPr>
          <w:r w:rsidRPr="00D17162">
            <w:rPr>
              <w:color w:val="808080" w:themeColor="background1" w:themeShade="80"/>
              <w:highlight w:val="lightGray"/>
            </w:rPr>
            <w:t>Ort</w:t>
          </w:r>
        </w:p>
      </w:docPartBody>
    </w:docPart>
    <w:docPart>
      <w:docPartPr>
        <w:name w:val="DB87F49B285C4CE49C6B793D18F652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8DF98A-AC48-4B7A-9247-F14274D69048}"/>
      </w:docPartPr>
      <w:docPartBody>
        <w:p w:rsidR="005C1198" w:rsidRDefault="005C1198">
          <w:pPr>
            <w:pStyle w:val="DB87F49B285C4CE49C6B793D18F6524B"/>
          </w:pPr>
          <w:r w:rsidRPr="00D17162">
            <w:rPr>
              <w:rStyle w:val="Platzhaltertext"/>
              <w:color w:val="808080" w:themeColor="background1" w:themeShade="80"/>
              <w:highlight w:val="lightGray"/>
            </w:rPr>
            <w:t>Datum</w:t>
          </w:r>
        </w:p>
      </w:docPartBody>
    </w:docPart>
    <w:docPart>
      <w:docPartPr>
        <w:name w:val="AB555DDCE5A440F4995C3CE1BA9200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4F922D-3849-43FB-94AF-01E45445D9DA}"/>
      </w:docPartPr>
      <w:docPartBody>
        <w:p w:rsidR="005C1198" w:rsidRDefault="005C1198">
          <w:pPr>
            <w:pStyle w:val="AB555DDCE5A440F4995C3CE1BA9200C0"/>
          </w:pPr>
          <w:r w:rsidRPr="00B13491">
            <w:rPr>
              <w:rFonts w:cs="Arial"/>
              <w:color w:val="A6A6A6" w:themeColor="background1" w:themeShade="A6"/>
              <w:highlight w:val="lightGray"/>
            </w:rPr>
            <w:t>…</w:t>
          </w:r>
        </w:p>
      </w:docPartBody>
    </w:docPart>
    <w:docPart>
      <w:docPartPr>
        <w:name w:val="A5D6EFC180A24CCFAEC5384F5ACAC8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9FA5A1-D89B-4B62-91F5-CB79F9D05202}"/>
      </w:docPartPr>
      <w:docPartBody>
        <w:p w:rsidR="005C1198" w:rsidRDefault="005C1198">
          <w:pPr>
            <w:pStyle w:val="A5D6EFC180A24CCFAEC5384F5ACAC812"/>
          </w:pPr>
          <w:r w:rsidRPr="00D17162">
            <w:rPr>
              <w:color w:val="808080" w:themeColor="background1" w:themeShade="80"/>
              <w:highlight w:val="lightGray"/>
            </w:rPr>
            <w:t>Ort</w:t>
          </w:r>
        </w:p>
      </w:docPartBody>
    </w:docPart>
    <w:docPart>
      <w:docPartPr>
        <w:name w:val="64DC24554FFF44D4B52592A37FB050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0DD41C-281A-48DD-A5AF-86D89A1737A7}"/>
      </w:docPartPr>
      <w:docPartBody>
        <w:p w:rsidR="005C1198" w:rsidRDefault="005C1198">
          <w:pPr>
            <w:pStyle w:val="64DC24554FFF44D4B52592A37FB05022"/>
          </w:pPr>
          <w:r w:rsidRPr="00D17162">
            <w:rPr>
              <w:rStyle w:val="Platzhaltertext"/>
              <w:color w:val="808080" w:themeColor="background1" w:themeShade="80"/>
              <w:highlight w:val="lightGray"/>
            </w:rPr>
            <w:t>Datum</w:t>
          </w:r>
        </w:p>
      </w:docPartBody>
    </w:docPart>
    <w:docPart>
      <w:docPartPr>
        <w:name w:val="0E657DF049CE4A93A9D29D86CB9312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D980B3-B582-4C8A-A5C2-F11351F83D71}"/>
      </w:docPartPr>
      <w:docPartBody>
        <w:p w:rsidR="005C1198" w:rsidRDefault="005C1198">
          <w:pPr>
            <w:pStyle w:val="0E657DF049CE4A93A9D29D86CB9312ED"/>
          </w:pPr>
          <w:r w:rsidRPr="00B13491">
            <w:rPr>
              <w:rFonts w:cs="Arial"/>
              <w:color w:val="A6A6A6" w:themeColor="background1" w:themeShade="A6"/>
              <w:highlight w:val="lightGray"/>
            </w:rPr>
            <w:t>…</w:t>
          </w:r>
        </w:p>
      </w:docPartBody>
    </w:docPart>
    <w:docPart>
      <w:docPartPr>
        <w:name w:val="E0D10077186B4474AEC6B4FB9C0F3C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1BC5A1-B375-4CB2-BE1C-FAAF2056F4C2}"/>
      </w:docPartPr>
      <w:docPartBody>
        <w:p w:rsidR="005C1198" w:rsidRDefault="005C1198">
          <w:pPr>
            <w:pStyle w:val="E0D10077186B4474AEC6B4FB9C0F3CDA"/>
          </w:pPr>
          <w:r w:rsidRPr="00D17162">
            <w:rPr>
              <w:color w:val="808080" w:themeColor="background1" w:themeShade="80"/>
              <w:highlight w:val="lightGray"/>
            </w:rPr>
            <w:t>Ort</w:t>
          </w:r>
        </w:p>
      </w:docPartBody>
    </w:docPart>
    <w:docPart>
      <w:docPartPr>
        <w:name w:val="AAA855138CDA49AC8D16C8B8D6C382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0E9D23-E632-4778-B96A-5BAA64B1F0EF}"/>
      </w:docPartPr>
      <w:docPartBody>
        <w:p w:rsidR="005C1198" w:rsidRDefault="005C1198">
          <w:pPr>
            <w:pStyle w:val="AAA855138CDA49AC8D16C8B8D6C3823E"/>
          </w:pPr>
          <w:r w:rsidRPr="00D17162">
            <w:rPr>
              <w:rStyle w:val="Platzhaltertext"/>
              <w:color w:val="808080" w:themeColor="background1" w:themeShade="80"/>
              <w:highlight w:val="lightGray"/>
            </w:rPr>
            <w:t>Datum</w:t>
          </w:r>
        </w:p>
      </w:docPartBody>
    </w:docPart>
    <w:docPart>
      <w:docPartPr>
        <w:name w:val="22792F85EEC7457F84C4082D6A1940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2B5D06-E967-4AC9-B67B-58AA4F6BDD80}"/>
      </w:docPartPr>
      <w:docPartBody>
        <w:p w:rsidR="005C1198" w:rsidRDefault="005C1198">
          <w:pPr>
            <w:pStyle w:val="22792F85EEC7457F84C4082D6A194098"/>
          </w:pPr>
          <w:r w:rsidRPr="00B13491">
            <w:rPr>
              <w:rFonts w:cs="Arial"/>
              <w:color w:val="A6A6A6" w:themeColor="background1" w:themeShade="A6"/>
              <w:highlight w:val="lightGray"/>
            </w:rPr>
            <w:t>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urosti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198"/>
    <w:rsid w:val="000E7840"/>
    <w:rsid w:val="00171623"/>
    <w:rsid w:val="003A42EA"/>
    <w:rsid w:val="005C1198"/>
    <w:rsid w:val="00753295"/>
    <w:rsid w:val="00FB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7614509B694044778E9BE5A047D6E962">
    <w:name w:val="7614509B694044778E9BE5A047D6E962"/>
  </w:style>
  <w:style w:type="paragraph" w:customStyle="1" w:styleId="2781268A7E4B424383EF52B9259569F9">
    <w:name w:val="2781268A7E4B424383EF52B9259569F9"/>
  </w:style>
  <w:style w:type="paragraph" w:customStyle="1" w:styleId="2D8460584FB04DF298A8B2ED6ECA40B5">
    <w:name w:val="2D8460584FB04DF298A8B2ED6ECA40B5"/>
  </w:style>
  <w:style w:type="paragraph" w:customStyle="1" w:styleId="C52B9C3B95924BF1AD6A88D6D6E0AED0">
    <w:name w:val="C52B9C3B95924BF1AD6A88D6D6E0AED0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DB87F49B285C4CE49C6B793D18F6524B">
    <w:name w:val="DB87F49B285C4CE49C6B793D18F6524B"/>
  </w:style>
  <w:style w:type="paragraph" w:customStyle="1" w:styleId="AB555DDCE5A440F4995C3CE1BA9200C0">
    <w:name w:val="AB555DDCE5A440F4995C3CE1BA9200C0"/>
  </w:style>
  <w:style w:type="paragraph" w:customStyle="1" w:styleId="A5D6EFC180A24CCFAEC5384F5ACAC812">
    <w:name w:val="A5D6EFC180A24CCFAEC5384F5ACAC812"/>
  </w:style>
  <w:style w:type="paragraph" w:customStyle="1" w:styleId="64DC24554FFF44D4B52592A37FB05022">
    <w:name w:val="64DC24554FFF44D4B52592A37FB05022"/>
  </w:style>
  <w:style w:type="paragraph" w:customStyle="1" w:styleId="0E657DF049CE4A93A9D29D86CB9312ED">
    <w:name w:val="0E657DF049CE4A93A9D29D86CB9312ED"/>
  </w:style>
  <w:style w:type="paragraph" w:customStyle="1" w:styleId="E0D10077186B4474AEC6B4FB9C0F3CDA">
    <w:name w:val="E0D10077186B4474AEC6B4FB9C0F3CDA"/>
  </w:style>
  <w:style w:type="paragraph" w:customStyle="1" w:styleId="AAA855138CDA49AC8D16C8B8D6C3823E">
    <w:name w:val="AAA855138CDA49AC8D16C8B8D6C3823E"/>
  </w:style>
  <w:style w:type="paragraph" w:customStyle="1" w:styleId="22792F85EEC7457F84C4082D6A194098">
    <w:name w:val="22792F85EEC7457F84C4082D6A1940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7CA00D24669941A7E94160AB949DE6" ma:contentTypeVersion="10" ma:contentTypeDescription="Create a new document." ma:contentTypeScope="" ma:versionID="c4d1ee7fabe9603eb1726679ddc80614">
  <xsd:schema xmlns:xsd="http://www.w3.org/2001/XMLSchema" xmlns:xs="http://www.w3.org/2001/XMLSchema" xmlns:p="http://schemas.microsoft.com/office/2006/metadata/properties" xmlns:ns2="2940514c-40f4-4e59-868e-1d7989e21cfb" xmlns:ns3="5dd3490b-8cf4-4df3-8062-e3f638dce1f9" targetNamespace="http://schemas.microsoft.com/office/2006/metadata/properties" ma:root="true" ma:fieldsID="fc497d306fcdd8527d66e669d475a34e" ns2:_="" ns3:_="">
    <xsd:import namespace="2940514c-40f4-4e59-868e-1d7989e21cfb"/>
    <xsd:import namespace="5dd3490b-8cf4-4df3-8062-e3f638dce1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0514c-40f4-4e59-868e-1d7989e21c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53941e7-2f2f-4ffe-ab97-3804ce7b8d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d3490b-8cf4-4df3-8062-e3f638dce1f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141c93b-3cb9-4e49-bd86-91954cce8db0}" ma:internalName="TaxCatchAll" ma:showField="CatchAllData" ma:web="5dd3490b-8cf4-4df3-8062-e3f638dce1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d3490b-8cf4-4df3-8062-e3f638dce1f9" xsi:nil="true"/>
    <lcf76f155ced4ddcb4097134ff3c332f xmlns="2940514c-40f4-4e59-868e-1d7989e21cf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E94B13-461C-43CB-9856-A785D18F1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40514c-40f4-4e59-868e-1d7989e21cfb"/>
    <ds:schemaRef ds:uri="5dd3490b-8cf4-4df3-8062-e3f638dce1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425A32-E513-4CC3-AAF7-573E51C9DF6D}">
  <ds:schemaRefs>
    <ds:schemaRef ds:uri="http://schemas.microsoft.com/office/2006/metadata/properties"/>
    <ds:schemaRef ds:uri="http://schemas.microsoft.com/office/infopath/2007/PartnerControls"/>
    <ds:schemaRef ds:uri="5dd3490b-8cf4-4df3-8062-e3f638dce1f9"/>
    <ds:schemaRef ds:uri="2940514c-40f4-4e59-868e-1d7989e21cfb"/>
  </ds:schemaRefs>
</ds:datastoreItem>
</file>

<file path=customXml/itemProps3.xml><?xml version="1.0" encoding="utf-8"?>
<ds:datastoreItem xmlns:ds="http://schemas.openxmlformats.org/officeDocument/2006/customXml" ds:itemID="{CEC8E5DA-6A0A-40E6-9C12-CA3147E61A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CC8289-AFBA-4631-A212-268340E15C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Beiblatt C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Professioneller Brief</vt:lpstr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Professioneller Brief</dc:title>
  <dc:creator>Dachgruber, Cornelia</dc:creator>
  <cp:lastModifiedBy>Dachgruber, Cornelia</cp:lastModifiedBy>
  <cp:revision>3</cp:revision>
  <cp:lastPrinted>2018-03-27T13:49:00Z</cp:lastPrinted>
  <dcterms:created xsi:type="dcterms:W3CDTF">2026-06-15T08:46:00Z</dcterms:created>
  <dcterms:modified xsi:type="dcterms:W3CDTF">2026-06-30T13:31:00Z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LCID">
    <vt:i4>1031</vt:i4>
  </property>
  <property fmtid="{D5CDD505-2E9C-101B-9397-08002B2CF9AE}" pid="4" name="Version">
    <vt:i4>99031900</vt:i4>
  </property>
  <property fmtid="{D5CDD505-2E9C-101B-9397-08002B2CF9AE}" pid="5" name="ContentTypeId">
    <vt:lpwstr>0x010100367CA00D24669941A7E94160AB949DE6</vt:lpwstr>
  </property>
  <property fmtid="{D5CDD505-2E9C-101B-9397-08002B2CF9AE}" pid="6" name="MediaServiceImageTags">
    <vt:lpwstr/>
  </property>
</Properties>
</file>